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SCLI-17-EP-05-2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（水运口岸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了解码头在进出口实际业务中，各个环节的作业流程。目前使用的作业系统有哪些，与各个角色交互的单证清单及交互方式。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8347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973"/>
              <w:gridCol w:w="45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装卸船计划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及时了装卸船计划和审批结果，可提前安排提落箱计划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进出卡口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及时了解货物通过卡口离港时间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车流量信息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及时了解进出卡口的车辆备案信息和流量信息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靠离港申请</w:t>
                  </w:r>
                </w:p>
              </w:tc>
              <w:tc>
                <w:tcPr>
                  <w:tcW w:w="1973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海关，边检，国检，船公司，海事</w:t>
                  </w:r>
                </w:p>
              </w:tc>
              <w:tc>
                <w:tcPr>
                  <w:tcW w:w="453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提供靠离港信息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4"/>
              <w:gridCol w:w="4111"/>
              <w:gridCol w:w="708"/>
              <w:gridCol w:w="7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泊位图、结构图、水深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及时提供码头泊位情况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船舶靠港及排号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及时提供码头作业情况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海船动态信息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及时提供进境海船动态信息、停靠信息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运抵信息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及时提供货物运抵情况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装卸船信息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及时提供装船，卸船信息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c>
                <w:tcPr>
                  <w:tcW w:w="2394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提落箱信息</w:t>
                  </w:r>
                </w:p>
              </w:tc>
              <w:tc>
                <w:tcPr>
                  <w:tcW w:w="41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及时提供集装箱提落箱信息</w:t>
                  </w:r>
                </w:p>
              </w:tc>
              <w:tc>
                <w:tcPr>
                  <w:tcW w:w="70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71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9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627D7"/>
    <w:multiLevelType w:val="multilevel"/>
    <w:tmpl w:val="210627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4772"/>
    <w:rsid w:val="00007346"/>
    <w:rsid w:val="00007B0D"/>
    <w:rsid w:val="00007FF5"/>
    <w:rsid w:val="00010290"/>
    <w:rsid w:val="0001046F"/>
    <w:rsid w:val="00010E7F"/>
    <w:rsid w:val="000114F0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351"/>
    <w:rsid w:val="0003767B"/>
    <w:rsid w:val="000379C1"/>
    <w:rsid w:val="00041123"/>
    <w:rsid w:val="00041D5C"/>
    <w:rsid w:val="00042A9E"/>
    <w:rsid w:val="000431A0"/>
    <w:rsid w:val="000431B6"/>
    <w:rsid w:val="0004322C"/>
    <w:rsid w:val="000435D5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4967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4E59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CA3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43A9"/>
    <w:rsid w:val="00105C87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582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1AD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35F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6B27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1E97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3CBE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75B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16F6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3F7FE1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3FA0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783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64F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1A87"/>
    <w:rsid w:val="005B216D"/>
    <w:rsid w:val="005B22E2"/>
    <w:rsid w:val="005B3302"/>
    <w:rsid w:val="005B384B"/>
    <w:rsid w:val="005B681A"/>
    <w:rsid w:val="005B684F"/>
    <w:rsid w:val="005B6BA2"/>
    <w:rsid w:val="005B6E04"/>
    <w:rsid w:val="005B7322"/>
    <w:rsid w:val="005B7336"/>
    <w:rsid w:val="005B73B0"/>
    <w:rsid w:val="005B7B86"/>
    <w:rsid w:val="005B7B9D"/>
    <w:rsid w:val="005C0077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0D12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5F67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B55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0BA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6C3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4BDB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4CED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2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468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1927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C41"/>
    <w:rsid w:val="00961FFA"/>
    <w:rsid w:val="009628C3"/>
    <w:rsid w:val="00962A06"/>
    <w:rsid w:val="00963217"/>
    <w:rsid w:val="0096444B"/>
    <w:rsid w:val="00964F12"/>
    <w:rsid w:val="00965976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04D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C71E8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E7FE3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0DB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8DF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0F4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5AE5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878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909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0746"/>
    <w:rsid w:val="00E01A64"/>
    <w:rsid w:val="00E02D36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206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962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1D56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BC5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A7C04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173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822"/>
    <w:rsid w:val="00EF3F45"/>
    <w:rsid w:val="00EF3F95"/>
    <w:rsid w:val="00EF4568"/>
    <w:rsid w:val="00EF4754"/>
    <w:rsid w:val="00EF58BC"/>
    <w:rsid w:val="00EF597A"/>
    <w:rsid w:val="00EF5E3D"/>
    <w:rsid w:val="00EF6549"/>
    <w:rsid w:val="00EF6B6A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348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CDC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57BF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DA2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7B8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4653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1BA31170"/>
    <w:rsid w:val="2E595815"/>
    <w:rsid w:val="47DE3BED"/>
    <w:rsid w:val="59CB5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AAFC42-CD4A-401D-AE39-91B79DAF88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88</Words>
  <Characters>506</Characters>
  <Lines>4</Lines>
  <Paragraphs>1</Paragraphs>
  <ScaleCrop>false</ScaleCrop>
  <LinksUpToDate>false</LinksUpToDate>
  <CharactersWithSpaces>593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2017-07-11T02:57:00Z</cp:lastPrinted>
  <dcterms:modified xsi:type="dcterms:W3CDTF">2017-07-13T01:37:37Z</dcterms:modified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