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SCLI-17-EP-02</w:t>
      </w:r>
      <w:r>
        <w:rPr>
          <w:b/>
          <w:sz w:val="24"/>
          <w:szCs w:val="24"/>
        </w:rPr>
        <w:t>-1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（航空代理）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0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424" w:leftChars="202" w:firstLine="0" w:firstLineChars="0"/>
            </w:pPr>
            <w:r>
              <w:rPr>
                <w:rFonts w:hint="eastAsia"/>
              </w:rPr>
              <w:t>了解航空代理在进出口实际业务中，各个环节的作业流程。目前使用的作业系统有哪些，与各个角色交互的单证清单及交互方式。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551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838"/>
              <w:gridCol w:w="183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航线</w:t>
                  </w:r>
                  <w:r>
                    <w:t>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</w:t>
                  </w:r>
                  <w:r>
                    <w:t>公司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</w:t>
                  </w:r>
                  <w:r>
                    <w:t>提货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</w:t>
                  </w:r>
                  <w:r>
                    <w:t>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</w:t>
                  </w:r>
                  <w:r>
                    <w:t>公司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</w:t>
                  </w:r>
                  <w:r>
                    <w:t>提货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</w:t>
                  </w:r>
                  <w:r>
                    <w:t>公司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安排车辆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准卸信息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安排卸货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firstLine="315" w:firstLineChars="15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92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1981"/>
              <w:gridCol w:w="1981"/>
              <w:gridCol w:w="19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货物提货信息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货物运抵信息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理货信息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配载信息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84F31"/>
    <w:multiLevelType w:val="multilevel"/>
    <w:tmpl w:val="15C84F3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49E6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6353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E4E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2D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8E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2CA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503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249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6DF2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0C6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1A5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024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5DC7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39C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660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21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768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27B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1B07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0BA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1C1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B30"/>
    <w:rsid w:val="008035D2"/>
    <w:rsid w:val="008038FB"/>
    <w:rsid w:val="008043B9"/>
    <w:rsid w:val="00804F3E"/>
    <w:rsid w:val="00805FA9"/>
    <w:rsid w:val="00806655"/>
    <w:rsid w:val="00806C3B"/>
    <w:rsid w:val="00806D39"/>
    <w:rsid w:val="00806D97"/>
    <w:rsid w:val="0081003F"/>
    <w:rsid w:val="00810486"/>
    <w:rsid w:val="008124A4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275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35A2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1A0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0F22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28BB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35D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6D3F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97CD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3C1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70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C93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4FF1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A99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2CEA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6E3F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25E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1EE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2080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9FB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7D4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4E9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8F6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05C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19355F61"/>
    <w:rsid w:val="1B9C57D6"/>
    <w:rsid w:val="28A409DE"/>
    <w:rsid w:val="32BD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D57E11-3290-47BB-A9EB-425E5832E4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70</Words>
  <Characters>401</Characters>
  <Lines>3</Lines>
  <Paragraphs>1</Paragraphs>
  <ScaleCrop>false</ScaleCrop>
  <LinksUpToDate>false</LinksUpToDate>
  <CharactersWithSpaces>470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2017-07-11T02:55:08Z</cp:lastPrinted>
  <dcterms:modified xsi:type="dcterms:W3CDTF">2017-07-11T02:55:14Z</dcterms:modified>
  <cp:revision>194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